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C9D20" w14:textId="77777777" w:rsidR="00895304" w:rsidRDefault="00895304" w:rsidP="008953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Rosa RYKYLL</w:t>
      </w:r>
      <w:r>
        <w:rPr>
          <w:rFonts w:ascii="Times New Roman" w:hAnsi="Times New Roman" w:cs="Times New Roman"/>
          <w:sz w:val="24"/>
          <w:szCs w:val="24"/>
        </w:rPr>
        <w:t xml:space="preserve">     (fl.1418)</w:t>
      </w:r>
    </w:p>
    <w:p w14:paraId="7534D712" w14:textId="77777777" w:rsidR="00895304" w:rsidRDefault="00895304" w:rsidP="008953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Rochester.</w:t>
      </w:r>
    </w:p>
    <w:p w14:paraId="072BD6E3" w14:textId="77777777" w:rsidR="00895304" w:rsidRDefault="00895304" w:rsidP="008953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DF73FE" w14:textId="77777777" w:rsidR="00895304" w:rsidRDefault="00895304" w:rsidP="008953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71B397" w14:textId="606E9F9F" w:rsidR="00895304" w:rsidRDefault="00895304" w:rsidP="008953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e made h</w:t>
      </w:r>
      <w:r>
        <w:rPr>
          <w:rFonts w:ascii="Times New Roman" w:hAnsi="Times New Roman" w:cs="Times New Roman"/>
          <w:sz w:val="24"/>
          <w:szCs w:val="24"/>
        </w:rPr>
        <w:t>er</w:t>
      </w:r>
      <w:r>
        <w:rPr>
          <w:rFonts w:ascii="Times New Roman" w:hAnsi="Times New Roman" w:cs="Times New Roman"/>
          <w:sz w:val="24"/>
          <w:szCs w:val="24"/>
        </w:rPr>
        <w:t xml:space="preserve"> Will.</w:t>
      </w:r>
    </w:p>
    <w:p w14:paraId="2F0352F1" w14:textId="77777777" w:rsidR="00895304" w:rsidRDefault="00895304" w:rsidP="008953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A5C0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https://www.kentarchaeology.org.uk/Research/Libr/Wills/NameOrder/R.htm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D91AC09" w14:textId="77777777" w:rsidR="00895304" w:rsidRDefault="00895304" w:rsidP="008953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81AFDC" w14:textId="77777777" w:rsidR="00895304" w:rsidRDefault="00895304" w:rsidP="008953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44558D" w14:textId="77777777" w:rsidR="00895304" w:rsidRDefault="00895304" w:rsidP="008953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2022</w:t>
      </w:r>
    </w:p>
    <w:p w14:paraId="2DFCCC1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E595F" w14:textId="77777777" w:rsidR="00895304" w:rsidRDefault="00895304" w:rsidP="009139A6">
      <w:r>
        <w:separator/>
      </w:r>
    </w:p>
  </w:endnote>
  <w:endnote w:type="continuationSeparator" w:id="0">
    <w:p w14:paraId="33E6CCFB" w14:textId="77777777" w:rsidR="00895304" w:rsidRDefault="008953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C8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C950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F13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E7049" w14:textId="77777777" w:rsidR="00895304" w:rsidRDefault="00895304" w:rsidP="009139A6">
      <w:r>
        <w:separator/>
      </w:r>
    </w:p>
  </w:footnote>
  <w:footnote w:type="continuationSeparator" w:id="0">
    <w:p w14:paraId="0033F254" w14:textId="77777777" w:rsidR="00895304" w:rsidRDefault="008953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394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F38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19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304"/>
    <w:rsid w:val="000666E0"/>
    <w:rsid w:val="002510B7"/>
    <w:rsid w:val="005C130B"/>
    <w:rsid w:val="00826F5C"/>
    <w:rsid w:val="00895304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B75E5"/>
  <w15:chartTrackingRefBased/>
  <w15:docId w15:val="{78ACA0BE-8D80-4A25-84A8-613476305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953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R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2022-03-18T13:58:00Z</dcterms:created>
  <dcterms:modified xsi:type="dcterms:W3CDTF">2022-03-18T13:59:00Z</dcterms:modified>
</cp:coreProperties>
</file>